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BF6" w:rsidRPr="00BF2F44" w:rsidRDefault="00345BF6" w:rsidP="00F6187D">
      <w:pPr>
        <w:autoSpaceDE w:val="0"/>
        <w:autoSpaceDN w:val="0"/>
        <w:adjustRightInd w:val="0"/>
        <w:ind w:firstLine="708"/>
        <w:jc w:val="center"/>
        <w:rPr>
          <w:b/>
          <w:bCs/>
          <w:i/>
          <w:iCs/>
          <w:sz w:val="28"/>
          <w:szCs w:val="28"/>
        </w:rPr>
      </w:pPr>
      <w:r w:rsidRPr="00BF2F44">
        <w:rPr>
          <w:b/>
          <w:bCs/>
          <w:i/>
          <w:iCs/>
          <w:sz w:val="28"/>
          <w:szCs w:val="28"/>
        </w:rPr>
        <w:t xml:space="preserve">Сведения о доходах, об имуществе  и обязательствах имущественного характера </w:t>
      </w:r>
      <w:r>
        <w:rPr>
          <w:b/>
          <w:bCs/>
          <w:i/>
          <w:iCs/>
          <w:sz w:val="28"/>
          <w:szCs w:val="28"/>
        </w:rPr>
        <w:t>руководителя</w:t>
      </w:r>
      <w:r w:rsidRPr="00BF2F44">
        <w:rPr>
          <w:b/>
          <w:bCs/>
          <w:i/>
          <w:iCs/>
          <w:sz w:val="28"/>
          <w:szCs w:val="28"/>
        </w:rPr>
        <w:t xml:space="preserve"> муниципальн</w:t>
      </w:r>
      <w:r>
        <w:rPr>
          <w:b/>
          <w:bCs/>
          <w:i/>
          <w:iCs/>
          <w:sz w:val="28"/>
          <w:szCs w:val="28"/>
        </w:rPr>
        <w:t>ого автономного  учреждения  «Центр развития физической культуры и спорта»</w:t>
      </w:r>
      <w:r w:rsidRPr="00BF2F44">
        <w:rPr>
          <w:b/>
          <w:bCs/>
          <w:i/>
          <w:iCs/>
          <w:sz w:val="28"/>
          <w:szCs w:val="28"/>
        </w:rPr>
        <w:t xml:space="preserve">  и членов сем</w:t>
      </w:r>
      <w:r>
        <w:rPr>
          <w:b/>
          <w:bCs/>
          <w:i/>
          <w:iCs/>
          <w:sz w:val="28"/>
          <w:szCs w:val="28"/>
        </w:rPr>
        <w:t>ьи за 2015 г.</w:t>
      </w:r>
    </w:p>
    <w:p w:rsidR="00345BF6" w:rsidRPr="00204F18" w:rsidRDefault="00345BF6" w:rsidP="00F6187D">
      <w:pPr>
        <w:autoSpaceDE w:val="0"/>
        <w:autoSpaceDN w:val="0"/>
        <w:adjustRightInd w:val="0"/>
        <w:ind w:left="2832" w:firstLine="708"/>
        <w:rPr>
          <w:i/>
          <w:iCs/>
        </w:rPr>
      </w:pPr>
    </w:p>
    <w:tbl>
      <w:tblPr>
        <w:tblW w:w="1553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1564"/>
        <w:gridCol w:w="2396"/>
        <w:gridCol w:w="1040"/>
        <w:gridCol w:w="980"/>
        <w:gridCol w:w="2120"/>
        <w:gridCol w:w="1040"/>
        <w:gridCol w:w="1176"/>
        <w:gridCol w:w="2160"/>
        <w:gridCol w:w="1440"/>
        <w:gridCol w:w="1080"/>
      </w:tblGrid>
      <w:tr w:rsidR="00345BF6" w:rsidRPr="00C62813">
        <w:trPr>
          <w:trHeight w:val="780"/>
        </w:trPr>
        <w:tc>
          <w:tcPr>
            <w:tcW w:w="540" w:type="dxa"/>
            <w:vMerge w:val="restart"/>
          </w:tcPr>
          <w:p w:rsidR="00345BF6" w:rsidRPr="00C62813" w:rsidRDefault="00345BF6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№</w:t>
            </w:r>
          </w:p>
          <w:p w:rsidR="00345BF6" w:rsidRPr="00C62813" w:rsidRDefault="00345BF6" w:rsidP="00CE633B">
            <w:pPr>
              <w:autoSpaceDE w:val="0"/>
              <w:autoSpaceDN w:val="0"/>
              <w:adjustRightInd w:val="0"/>
              <w:ind w:left="-1908" w:right="-108"/>
              <w:jc w:val="both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 xml:space="preserve">п </w:t>
            </w:r>
            <w:r w:rsidRPr="00C62813">
              <w:rPr>
                <w:sz w:val="20"/>
                <w:szCs w:val="20"/>
                <w:lang w:val="en-US"/>
              </w:rPr>
              <w:t>/</w:t>
            </w:r>
            <w:r w:rsidRPr="00C62813">
              <w:rPr>
                <w:sz w:val="20"/>
                <w:szCs w:val="20"/>
              </w:rPr>
              <w:t>п</w:t>
            </w:r>
          </w:p>
        </w:tc>
        <w:tc>
          <w:tcPr>
            <w:tcW w:w="1564" w:type="dxa"/>
            <w:vMerge w:val="restart"/>
          </w:tcPr>
          <w:p w:rsidR="00345BF6" w:rsidRPr="00C62813" w:rsidRDefault="00345BF6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 xml:space="preserve"> </w:t>
            </w:r>
          </w:p>
        </w:tc>
        <w:tc>
          <w:tcPr>
            <w:tcW w:w="4416" w:type="dxa"/>
            <w:gridSpan w:val="3"/>
          </w:tcPr>
          <w:p w:rsidR="00345BF6" w:rsidRPr="00C62813" w:rsidRDefault="00345BF6" w:rsidP="00CE633B">
            <w:pPr>
              <w:autoSpaceDE w:val="0"/>
              <w:autoSpaceDN w:val="0"/>
              <w:adjustRightInd w:val="0"/>
              <w:ind w:right="-112"/>
              <w:rPr>
                <w:sz w:val="20"/>
                <w:szCs w:val="20"/>
              </w:rPr>
            </w:pPr>
          </w:p>
          <w:p w:rsidR="00345BF6" w:rsidRPr="00C62813" w:rsidRDefault="00345BF6" w:rsidP="00CE633B">
            <w:pPr>
              <w:autoSpaceDE w:val="0"/>
              <w:autoSpaceDN w:val="0"/>
              <w:adjustRightInd w:val="0"/>
              <w:ind w:right="-112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345BF6" w:rsidRPr="00C62813" w:rsidRDefault="00345BF6" w:rsidP="00CE633B">
            <w:pPr>
              <w:autoSpaceDE w:val="0"/>
              <w:autoSpaceDN w:val="0"/>
              <w:adjustRightInd w:val="0"/>
              <w:ind w:right="-112"/>
              <w:rPr>
                <w:sz w:val="20"/>
                <w:szCs w:val="20"/>
              </w:rPr>
            </w:pPr>
          </w:p>
        </w:tc>
        <w:tc>
          <w:tcPr>
            <w:tcW w:w="4336" w:type="dxa"/>
            <w:gridSpan w:val="3"/>
          </w:tcPr>
          <w:p w:rsidR="00345BF6" w:rsidRPr="00C62813" w:rsidRDefault="00345BF6" w:rsidP="00CE633B">
            <w:pPr>
              <w:autoSpaceDE w:val="0"/>
              <w:autoSpaceDN w:val="0"/>
              <w:adjustRightInd w:val="0"/>
              <w:ind w:right="-112"/>
              <w:rPr>
                <w:sz w:val="20"/>
                <w:szCs w:val="20"/>
              </w:rPr>
            </w:pPr>
          </w:p>
          <w:p w:rsidR="00345BF6" w:rsidRPr="00C62813" w:rsidRDefault="00345BF6" w:rsidP="00CE633B">
            <w:pPr>
              <w:autoSpaceDE w:val="0"/>
              <w:autoSpaceDN w:val="0"/>
              <w:adjustRightInd w:val="0"/>
              <w:ind w:right="-112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  <w:p w:rsidR="00345BF6" w:rsidRPr="00C62813" w:rsidRDefault="00345BF6" w:rsidP="00CE63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00" w:type="dxa"/>
            <w:gridSpan w:val="2"/>
          </w:tcPr>
          <w:p w:rsidR="00345BF6" w:rsidRPr="00C62813" w:rsidRDefault="00345BF6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345BF6" w:rsidRPr="00C62813" w:rsidRDefault="00345BF6" w:rsidP="00CE633B">
            <w:pPr>
              <w:autoSpaceDE w:val="0"/>
              <w:autoSpaceDN w:val="0"/>
              <w:adjustRightInd w:val="0"/>
              <w:ind w:right="-108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080" w:type="dxa"/>
            <w:vMerge w:val="restart"/>
          </w:tcPr>
          <w:p w:rsidR="00345BF6" w:rsidRPr="00C62813" w:rsidRDefault="00345BF6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345BF6" w:rsidRPr="00C62813" w:rsidRDefault="00345BF6" w:rsidP="00CE633B">
            <w:pPr>
              <w:autoSpaceDE w:val="0"/>
              <w:autoSpaceDN w:val="0"/>
              <w:adjustRightInd w:val="0"/>
              <w:ind w:left="-108"/>
              <w:jc w:val="both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Общая сумма дохода за 201</w:t>
            </w:r>
            <w:r>
              <w:rPr>
                <w:sz w:val="20"/>
                <w:szCs w:val="20"/>
              </w:rPr>
              <w:t>5</w:t>
            </w:r>
            <w:r w:rsidRPr="00C62813">
              <w:rPr>
                <w:sz w:val="20"/>
                <w:szCs w:val="20"/>
              </w:rPr>
              <w:t xml:space="preserve"> г.</w:t>
            </w:r>
          </w:p>
          <w:p w:rsidR="00345BF6" w:rsidRPr="00C62813" w:rsidRDefault="00345BF6" w:rsidP="00CE633B">
            <w:pPr>
              <w:autoSpaceDE w:val="0"/>
              <w:autoSpaceDN w:val="0"/>
              <w:adjustRightInd w:val="0"/>
              <w:ind w:left="-108"/>
              <w:jc w:val="both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(тыс. руб.)</w:t>
            </w:r>
          </w:p>
          <w:p w:rsidR="00345BF6" w:rsidRPr="00C62813" w:rsidRDefault="00345BF6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345BF6" w:rsidRPr="00C62813" w:rsidRDefault="00345BF6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345BF6" w:rsidRPr="00C62813">
        <w:trPr>
          <w:trHeight w:val="952"/>
        </w:trPr>
        <w:tc>
          <w:tcPr>
            <w:tcW w:w="540" w:type="dxa"/>
            <w:vMerge/>
          </w:tcPr>
          <w:p w:rsidR="00345BF6" w:rsidRPr="00C62813" w:rsidRDefault="00345BF6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vMerge/>
          </w:tcPr>
          <w:p w:rsidR="00345BF6" w:rsidRPr="00C62813" w:rsidRDefault="00345BF6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96" w:type="dxa"/>
          </w:tcPr>
          <w:p w:rsidR="00345BF6" w:rsidRPr="00C62813" w:rsidRDefault="00345BF6" w:rsidP="00CE633B">
            <w:pPr>
              <w:autoSpaceDE w:val="0"/>
              <w:autoSpaceDN w:val="0"/>
              <w:adjustRightInd w:val="0"/>
              <w:ind w:left="-101" w:right="-112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Вид объектов недвижи-</w:t>
            </w:r>
          </w:p>
          <w:p w:rsidR="00345BF6" w:rsidRPr="00C62813" w:rsidRDefault="00345BF6" w:rsidP="00CE633B">
            <w:pPr>
              <w:autoSpaceDE w:val="0"/>
              <w:autoSpaceDN w:val="0"/>
              <w:adjustRightInd w:val="0"/>
              <w:ind w:left="-101" w:right="-112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 xml:space="preserve">мости, вид собственности  </w:t>
            </w:r>
          </w:p>
          <w:p w:rsidR="00345BF6" w:rsidRPr="00C62813" w:rsidRDefault="00345BF6" w:rsidP="00CE633B">
            <w:pPr>
              <w:autoSpaceDE w:val="0"/>
              <w:autoSpaceDN w:val="0"/>
              <w:adjustRightInd w:val="0"/>
              <w:ind w:left="-101" w:right="-112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&lt; 1 &gt;</w:t>
            </w:r>
          </w:p>
        </w:tc>
        <w:tc>
          <w:tcPr>
            <w:tcW w:w="1040" w:type="dxa"/>
          </w:tcPr>
          <w:p w:rsidR="00345BF6" w:rsidRPr="00C62813" w:rsidRDefault="00345BF6" w:rsidP="00CE633B">
            <w:pPr>
              <w:ind w:left="-18" w:right="-188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Площадь</w:t>
            </w:r>
          </w:p>
          <w:p w:rsidR="00345BF6" w:rsidRPr="00C62813" w:rsidRDefault="00345BF6" w:rsidP="00CE633B">
            <w:pPr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(кв. м)</w:t>
            </w:r>
          </w:p>
          <w:p w:rsidR="00345BF6" w:rsidRPr="00C62813" w:rsidRDefault="00345BF6" w:rsidP="00CE633B">
            <w:pPr>
              <w:autoSpaceDE w:val="0"/>
              <w:autoSpaceDN w:val="0"/>
              <w:adjustRightInd w:val="0"/>
              <w:ind w:right="-112"/>
              <w:rPr>
                <w:sz w:val="20"/>
                <w:szCs w:val="20"/>
              </w:rPr>
            </w:pPr>
          </w:p>
        </w:tc>
        <w:tc>
          <w:tcPr>
            <w:tcW w:w="980" w:type="dxa"/>
          </w:tcPr>
          <w:p w:rsidR="00345BF6" w:rsidRPr="00C62813" w:rsidRDefault="00345BF6" w:rsidP="00CE633B">
            <w:pPr>
              <w:ind w:left="-28" w:right="-108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Страна располо - жения</w:t>
            </w:r>
          </w:p>
          <w:p w:rsidR="00345BF6" w:rsidRPr="00C62813" w:rsidRDefault="00345BF6" w:rsidP="00CE633B">
            <w:pPr>
              <w:autoSpaceDE w:val="0"/>
              <w:autoSpaceDN w:val="0"/>
              <w:adjustRightInd w:val="0"/>
              <w:ind w:right="-112"/>
              <w:rPr>
                <w:sz w:val="20"/>
                <w:szCs w:val="20"/>
              </w:rPr>
            </w:pPr>
          </w:p>
        </w:tc>
        <w:tc>
          <w:tcPr>
            <w:tcW w:w="2120" w:type="dxa"/>
          </w:tcPr>
          <w:p w:rsidR="00345BF6" w:rsidRPr="00C62813" w:rsidRDefault="00345BF6" w:rsidP="00CE633B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Вид объектов недвижи-</w:t>
            </w:r>
          </w:p>
          <w:p w:rsidR="00345BF6" w:rsidRPr="00C62813" w:rsidRDefault="00345BF6" w:rsidP="00CE633B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 xml:space="preserve">мости  </w:t>
            </w:r>
          </w:p>
          <w:p w:rsidR="00345BF6" w:rsidRPr="00C62813" w:rsidRDefault="00345BF6" w:rsidP="00CE633B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  <w:tc>
          <w:tcPr>
            <w:tcW w:w="1040" w:type="dxa"/>
          </w:tcPr>
          <w:p w:rsidR="00345BF6" w:rsidRPr="00C62813" w:rsidRDefault="00345BF6" w:rsidP="00CE633B">
            <w:pPr>
              <w:ind w:left="-128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Площадь</w:t>
            </w:r>
          </w:p>
          <w:p w:rsidR="00345BF6" w:rsidRPr="00C62813" w:rsidRDefault="00345BF6" w:rsidP="00CE633B">
            <w:pPr>
              <w:ind w:left="-128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(кв.м.)</w:t>
            </w:r>
          </w:p>
          <w:p w:rsidR="00345BF6" w:rsidRPr="00C62813" w:rsidRDefault="00345BF6" w:rsidP="00CE63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345BF6" w:rsidRPr="00C62813" w:rsidRDefault="00345BF6" w:rsidP="00CE633B">
            <w:pPr>
              <w:ind w:left="-88" w:right="-108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Страна расположе-ния</w:t>
            </w:r>
          </w:p>
          <w:p w:rsidR="00345BF6" w:rsidRPr="00C62813" w:rsidRDefault="00345BF6" w:rsidP="00CE63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45BF6" w:rsidRPr="00C62813" w:rsidRDefault="00345BF6" w:rsidP="00CE63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Вид транспортного средства</w:t>
            </w:r>
          </w:p>
        </w:tc>
        <w:tc>
          <w:tcPr>
            <w:tcW w:w="1440" w:type="dxa"/>
          </w:tcPr>
          <w:p w:rsidR="00345BF6" w:rsidRPr="00C62813" w:rsidRDefault="00345BF6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Марка</w:t>
            </w:r>
          </w:p>
        </w:tc>
        <w:tc>
          <w:tcPr>
            <w:tcW w:w="1080" w:type="dxa"/>
            <w:vMerge/>
          </w:tcPr>
          <w:p w:rsidR="00345BF6" w:rsidRPr="00C62813" w:rsidRDefault="00345BF6" w:rsidP="00CE63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45BF6" w:rsidRPr="00943116">
        <w:trPr>
          <w:trHeight w:val="460"/>
        </w:trPr>
        <w:tc>
          <w:tcPr>
            <w:tcW w:w="540" w:type="dxa"/>
            <w:vMerge w:val="restart"/>
          </w:tcPr>
          <w:p w:rsidR="00345BF6" w:rsidRPr="00943116" w:rsidRDefault="00345BF6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3116">
              <w:rPr>
                <w:sz w:val="20"/>
                <w:szCs w:val="20"/>
              </w:rPr>
              <w:t>1.</w:t>
            </w:r>
          </w:p>
        </w:tc>
        <w:tc>
          <w:tcPr>
            <w:tcW w:w="1564" w:type="dxa"/>
            <w:vMerge w:val="restart"/>
          </w:tcPr>
          <w:p w:rsidR="00345BF6" w:rsidRPr="00943116" w:rsidRDefault="00345BF6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943116">
              <w:rPr>
                <w:b/>
                <w:bCs/>
                <w:sz w:val="20"/>
                <w:szCs w:val="20"/>
              </w:rPr>
              <w:t xml:space="preserve">Модянов Михаил Витальевич, директор </w:t>
            </w:r>
          </w:p>
        </w:tc>
        <w:tc>
          <w:tcPr>
            <w:tcW w:w="2396" w:type="dxa"/>
          </w:tcPr>
          <w:p w:rsidR="00345BF6" w:rsidRPr="00943116" w:rsidRDefault="00345BF6" w:rsidP="0084710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943116">
              <w:rPr>
                <w:b/>
                <w:bCs/>
                <w:sz w:val="20"/>
                <w:szCs w:val="20"/>
              </w:rPr>
              <w:t>1)Жилой дом, индивидуальная</w:t>
            </w:r>
          </w:p>
        </w:tc>
        <w:tc>
          <w:tcPr>
            <w:tcW w:w="1040" w:type="dxa"/>
          </w:tcPr>
          <w:p w:rsidR="00345BF6" w:rsidRPr="00943116" w:rsidRDefault="00345BF6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943116">
              <w:rPr>
                <w:b/>
                <w:bCs/>
                <w:sz w:val="20"/>
                <w:szCs w:val="20"/>
              </w:rPr>
              <w:t xml:space="preserve">    106,8</w:t>
            </w:r>
          </w:p>
        </w:tc>
        <w:tc>
          <w:tcPr>
            <w:tcW w:w="980" w:type="dxa"/>
          </w:tcPr>
          <w:p w:rsidR="00345BF6" w:rsidRPr="00943116" w:rsidRDefault="00345BF6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943116">
              <w:rPr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2120" w:type="dxa"/>
            <w:vMerge w:val="restart"/>
          </w:tcPr>
          <w:p w:rsidR="00345BF6" w:rsidRPr="00943116" w:rsidRDefault="00345BF6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943116">
              <w:rPr>
                <w:b/>
                <w:bCs/>
                <w:sz w:val="20"/>
                <w:szCs w:val="20"/>
              </w:rPr>
              <w:t>Жилой дом</w:t>
            </w:r>
          </w:p>
        </w:tc>
        <w:tc>
          <w:tcPr>
            <w:tcW w:w="1040" w:type="dxa"/>
            <w:vMerge w:val="restart"/>
          </w:tcPr>
          <w:p w:rsidR="00345BF6" w:rsidRPr="00943116" w:rsidRDefault="00345BF6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943116">
              <w:rPr>
                <w:b/>
                <w:bCs/>
                <w:sz w:val="20"/>
                <w:szCs w:val="20"/>
              </w:rPr>
              <w:t>96.0</w:t>
            </w:r>
          </w:p>
        </w:tc>
        <w:tc>
          <w:tcPr>
            <w:tcW w:w="1176" w:type="dxa"/>
            <w:vMerge w:val="restart"/>
          </w:tcPr>
          <w:p w:rsidR="00345BF6" w:rsidRPr="00943116" w:rsidRDefault="00345BF6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943116">
              <w:rPr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2160" w:type="dxa"/>
          </w:tcPr>
          <w:p w:rsidR="00345BF6" w:rsidRPr="00943116" w:rsidRDefault="00345BF6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943116">
              <w:rPr>
                <w:b/>
                <w:bCs/>
                <w:sz w:val="20"/>
                <w:szCs w:val="20"/>
              </w:rPr>
              <w:t>1)Легковой автомобиль</w:t>
            </w:r>
          </w:p>
        </w:tc>
        <w:tc>
          <w:tcPr>
            <w:tcW w:w="1440" w:type="dxa"/>
          </w:tcPr>
          <w:p w:rsidR="00345BF6" w:rsidRPr="00943116" w:rsidRDefault="00345BF6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en-US"/>
              </w:rPr>
            </w:pPr>
            <w:r w:rsidRPr="00943116">
              <w:rPr>
                <w:b/>
                <w:bCs/>
                <w:sz w:val="20"/>
                <w:szCs w:val="20"/>
                <w:lang w:val="en-US"/>
              </w:rPr>
              <w:t>TOYOTA COROLLA</w:t>
            </w:r>
          </w:p>
        </w:tc>
        <w:tc>
          <w:tcPr>
            <w:tcW w:w="1080" w:type="dxa"/>
            <w:vMerge w:val="restart"/>
          </w:tcPr>
          <w:p w:rsidR="00345BF6" w:rsidRPr="00943116" w:rsidRDefault="00345BF6" w:rsidP="00DD5E5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943116">
              <w:rPr>
                <w:b/>
                <w:bCs/>
                <w:sz w:val="20"/>
                <w:szCs w:val="20"/>
              </w:rPr>
              <w:t>419,0</w:t>
            </w:r>
          </w:p>
        </w:tc>
      </w:tr>
      <w:tr w:rsidR="00345BF6" w:rsidRPr="00943116">
        <w:tc>
          <w:tcPr>
            <w:tcW w:w="540" w:type="dxa"/>
            <w:vMerge/>
          </w:tcPr>
          <w:p w:rsidR="00345BF6" w:rsidRPr="00943116" w:rsidRDefault="00345BF6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vMerge/>
          </w:tcPr>
          <w:p w:rsidR="00345BF6" w:rsidRPr="00943116" w:rsidRDefault="00345BF6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96" w:type="dxa"/>
            <w:vMerge w:val="restart"/>
          </w:tcPr>
          <w:p w:rsidR="00345BF6" w:rsidRPr="00943116" w:rsidRDefault="00345BF6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3116">
              <w:rPr>
                <w:b/>
                <w:bCs/>
                <w:sz w:val="20"/>
                <w:szCs w:val="20"/>
              </w:rPr>
              <w:t>2)земельный участок, индивидуальная</w:t>
            </w:r>
          </w:p>
        </w:tc>
        <w:tc>
          <w:tcPr>
            <w:tcW w:w="1040" w:type="dxa"/>
            <w:vMerge w:val="restart"/>
          </w:tcPr>
          <w:p w:rsidR="00345BF6" w:rsidRPr="00943116" w:rsidRDefault="00345BF6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943116">
              <w:rPr>
                <w:b/>
                <w:bCs/>
                <w:sz w:val="20"/>
                <w:szCs w:val="20"/>
              </w:rPr>
              <w:t xml:space="preserve">  1094,0</w:t>
            </w:r>
          </w:p>
        </w:tc>
        <w:tc>
          <w:tcPr>
            <w:tcW w:w="980" w:type="dxa"/>
            <w:vMerge w:val="restart"/>
          </w:tcPr>
          <w:p w:rsidR="00345BF6" w:rsidRPr="00943116" w:rsidRDefault="00345BF6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943116">
              <w:rPr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2120" w:type="dxa"/>
            <w:vMerge/>
          </w:tcPr>
          <w:p w:rsidR="00345BF6" w:rsidRPr="00943116" w:rsidRDefault="00345BF6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0" w:type="dxa"/>
            <w:vMerge/>
          </w:tcPr>
          <w:p w:rsidR="00345BF6" w:rsidRPr="00943116" w:rsidRDefault="00345BF6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76" w:type="dxa"/>
            <w:vMerge/>
          </w:tcPr>
          <w:p w:rsidR="00345BF6" w:rsidRPr="00943116" w:rsidRDefault="00345BF6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0" w:type="dxa"/>
          </w:tcPr>
          <w:p w:rsidR="00345BF6" w:rsidRPr="00943116" w:rsidRDefault="00345BF6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943116">
              <w:rPr>
                <w:b/>
                <w:bCs/>
                <w:sz w:val="20"/>
                <w:szCs w:val="20"/>
              </w:rPr>
              <w:t>2)Легковой автомобиль</w:t>
            </w:r>
          </w:p>
        </w:tc>
        <w:tc>
          <w:tcPr>
            <w:tcW w:w="1440" w:type="dxa"/>
          </w:tcPr>
          <w:p w:rsidR="00345BF6" w:rsidRPr="00943116" w:rsidRDefault="00345BF6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943116">
              <w:rPr>
                <w:b/>
                <w:bCs/>
                <w:sz w:val="20"/>
                <w:szCs w:val="20"/>
              </w:rPr>
              <w:t>ВАЗ 21150</w:t>
            </w:r>
          </w:p>
        </w:tc>
        <w:tc>
          <w:tcPr>
            <w:tcW w:w="1080" w:type="dxa"/>
            <w:vMerge/>
          </w:tcPr>
          <w:p w:rsidR="00345BF6" w:rsidRPr="00943116" w:rsidRDefault="00345BF6" w:rsidP="00DD5E5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45BF6" w:rsidRPr="00943116">
        <w:tc>
          <w:tcPr>
            <w:tcW w:w="540" w:type="dxa"/>
            <w:vMerge/>
          </w:tcPr>
          <w:p w:rsidR="00345BF6" w:rsidRPr="00943116" w:rsidRDefault="00345BF6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vMerge/>
          </w:tcPr>
          <w:p w:rsidR="00345BF6" w:rsidRPr="00943116" w:rsidRDefault="00345BF6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96" w:type="dxa"/>
            <w:vMerge/>
          </w:tcPr>
          <w:p w:rsidR="00345BF6" w:rsidRPr="00943116" w:rsidRDefault="00345BF6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0" w:type="dxa"/>
            <w:vMerge/>
          </w:tcPr>
          <w:p w:rsidR="00345BF6" w:rsidRPr="00943116" w:rsidRDefault="00345BF6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vMerge/>
          </w:tcPr>
          <w:p w:rsidR="00345BF6" w:rsidRPr="00943116" w:rsidRDefault="00345BF6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0" w:type="dxa"/>
            <w:vMerge/>
          </w:tcPr>
          <w:p w:rsidR="00345BF6" w:rsidRPr="00943116" w:rsidRDefault="00345BF6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0" w:type="dxa"/>
            <w:vMerge/>
          </w:tcPr>
          <w:p w:rsidR="00345BF6" w:rsidRPr="00943116" w:rsidRDefault="00345BF6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76" w:type="dxa"/>
            <w:vMerge/>
          </w:tcPr>
          <w:p w:rsidR="00345BF6" w:rsidRPr="00943116" w:rsidRDefault="00345BF6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0" w:type="dxa"/>
          </w:tcPr>
          <w:p w:rsidR="00345BF6" w:rsidRPr="00943116" w:rsidRDefault="00345BF6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943116">
              <w:rPr>
                <w:b/>
                <w:bCs/>
                <w:sz w:val="20"/>
                <w:szCs w:val="20"/>
              </w:rPr>
              <w:t>3) Сельскохозяйственная техника</w:t>
            </w:r>
          </w:p>
        </w:tc>
        <w:tc>
          <w:tcPr>
            <w:tcW w:w="1440" w:type="dxa"/>
          </w:tcPr>
          <w:p w:rsidR="00345BF6" w:rsidRPr="00943116" w:rsidRDefault="00345BF6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943116">
              <w:rPr>
                <w:b/>
                <w:bCs/>
                <w:sz w:val="20"/>
                <w:szCs w:val="20"/>
              </w:rPr>
              <w:t>Т-25</w:t>
            </w:r>
          </w:p>
        </w:tc>
        <w:tc>
          <w:tcPr>
            <w:tcW w:w="1080" w:type="dxa"/>
            <w:vMerge/>
          </w:tcPr>
          <w:p w:rsidR="00345BF6" w:rsidRPr="00943116" w:rsidRDefault="00345BF6" w:rsidP="00DD5E5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45BF6" w:rsidRPr="00943116">
        <w:tc>
          <w:tcPr>
            <w:tcW w:w="540" w:type="dxa"/>
            <w:vMerge/>
          </w:tcPr>
          <w:p w:rsidR="00345BF6" w:rsidRPr="00943116" w:rsidRDefault="00345BF6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vMerge/>
          </w:tcPr>
          <w:p w:rsidR="00345BF6" w:rsidRPr="00943116" w:rsidRDefault="00345BF6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96" w:type="dxa"/>
            <w:vMerge/>
          </w:tcPr>
          <w:p w:rsidR="00345BF6" w:rsidRPr="00943116" w:rsidRDefault="00345BF6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0" w:type="dxa"/>
            <w:vMerge/>
          </w:tcPr>
          <w:p w:rsidR="00345BF6" w:rsidRPr="00943116" w:rsidRDefault="00345BF6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vMerge/>
          </w:tcPr>
          <w:p w:rsidR="00345BF6" w:rsidRPr="00943116" w:rsidRDefault="00345BF6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0" w:type="dxa"/>
            <w:vMerge/>
          </w:tcPr>
          <w:p w:rsidR="00345BF6" w:rsidRPr="00943116" w:rsidRDefault="00345BF6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0" w:type="dxa"/>
            <w:vMerge/>
          </w:tcPr>
          <w:p w:rsidR="00345BF6" w:rsidRPr="00943116" w:rsidRDefault="00345BF6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76" w:type="dxa"/>
            <w:vMerge/>
          </w:tcPr>
          <w:p w:rsidR="00345BF6" w:rsidRPr="00943116" w:rsidRDefault="00345BF6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0" w:type="dxa"/>
          </w:tcPr>
          <w:p w:rsidR="00345BF6" w:rsidRPr="00943116" w:rsidRDefault="00345BF6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943116">
              <w:rPr>
                <w:b/>
                <w:bCs/>
                <w:sz w:val="20"/>
                <w:szCs w:val="20"/>
              </w:rPr>
              <w:t>4) Мотовездеход</w:t>
            </w:r>
          </w:p>
        </w:tc>
        <w:tc>
          <w:tcPr>
            <w:tcW w:w="1440" w:type="dxa"/>
          </w:tcPr>
          <w:p w:rsidR="00345BF6" w:rsidRPr="00943116" w:rsidRDefault="00345BF6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943116">
              <w:rPr>
                <w:b/>
                <w:bCs/>
                <w:sz w:val="20"/>
                <w:szCs w:val="20"/>
              </w:rPr>
              <w:t>РМ 500</w:t>
            </w:r>
          </w:p>
        </w:tc>
        <w:tc>
          <w:tcPr>
            <w:tcW w:w="1080" w:type="dxa"/>
            <w:vMerge/>
          </w:tcPr>
          <w:p w:rsidR="00345BF6" w:rsidRPr="00943116" w:rsidRDefault="00345BF6" w:rsidP="00DD5E5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45BF6" w:rsidRPr="00943116">
        <w:trPr>
          <w:trHeight w:val="1180"/>
        </w:trPr>
        <w:tc>
          <w:tcPr>
            <w:tcW w:w="540" w:type="dxa"/>
            <w:vMerge w:val="restart"/>
          </w:tcPr>
          <w:p w:rsidR="00345BF6" w:rsidRPr="00943116" w:rsidRDefault="00345BF6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vMerge w:val="restart"/>
          </w:tcPr>
          <w:p w:rsidR="00345BF6" w:rsidRPr="00943116" w:rsidRDefault="00345BF6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943116">
              <w:rPr>
                <w:b/>
                <w:bCs/>
                <w:sz w:val="20"/>
                <w:szCs w:val="20"/>
              </w:rPr>
              <w:t>Супруга</w:t>
            </w:r>
          </w:p>
        </w:tc>
        <w:tc>
          <w:tcPr>
            <w:tcW w:w="2396" w:type="dxa"/>
          </w:tcPr>
          <w:p w:rsidR="00345BF6" w:rsidRPr="00943116" w:rsidRDefault="00345BF6" w:rsidP="00C853C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943116">
              <w:rPr>
                <w:b/>
                <w:bCs/>
                <w:sz w:val="20"/>
                <w:szCs w:val="20"/>
              </w:rPr>
              <w:t>Жилой дом, индивидуальная</w:t>
            </w:r>
          </w:p>
        </w:tc>
        <w:tc>
          <w:tcPr>
            <w:tcW w:w="1040" w:type="dxa"/>
          </w:tcPr>
          <w:p w:rsidR="00345BF6" w:rsidRPr="00943116" w:rsidRDefault="00345BF6" w:rsidP="00C853C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943116">
              <w:rPr>
                <w:b/>
                <w:bCs/>
                <w:sz w:val="20"/>
                <w:szCs w:val="20"/>
              </w:rPr>
              <w:t xml:space="preserve">    96,0</w:t>
            </w:r>
          </w:p>
        </w:tc>
        <w:tc>
          <w:tcPr>
            <w:tcW w:w="980" w:type="dxa"/>
          </w:tcPr>
          <w:p w:rsidR="00345BF6" w:rsidRPr="00943116" w:rsidRDefault="00345BF6" w:rsidP="00C853C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943116">
              <w:rPr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2120" w:type="dxa"/>
            <w:vMerge w:val="restart"/>
          </w:tcPr>
          <w:p w:rsidR="00345BF6" w:rsidRPr="00943116" w:rsidRDefault="00345BF6" w:rsidP="00ED48F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943116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040" w:type="dxa"/>
            <w:vMerge w:val="restart"/>
          </w:tcPr>
          <w:p w:rsidR="00345BF6" w:rsidRPr="00943116" w:rsidRDefault="00345BF6" w:rsidP="00ED48F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943116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76" w:type="dxa"/>
            <w:vMerge w:val="restart"/>
          </w:tcPr>
          <w:p w:rsidR="00345BF6" w:rsidRPr="00943116" w:rsidRDefault="00345BF6" w:rsidP="00ED48F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943116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160" w:type="dxa"/>
            <w:vMerge w:val="restart"/>
          </w:tcPr>
          <w:p w:rsidR="00345BF6" w:rsidRPr="00943116" w:rsidRDefault="00345BF6" w:rsidP="00C05EA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943116">
              <w:rPr>
                <w:b/>
                <w:bCs/>
                <w:sz w:val="20"/>
                <w:szCs w:val="20"/>
              </w:rPr>
              <w:t>Легковой автомобиль</w:t>
            </w:r>
          </w:p>
        </w:tc>
        <w:tc>
          <w:tcPr>
            <w:tcW w:w="1440" w:type="dxa"/>
            <w:vMerge w:val="restart"/>
          </w:tcPr>
          <w:p w:rsidR="00345BF6" w:rsidRPr="00943116" w:rsidRDefault="00345BF6" w:rsidP="00C05EA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943116">
              <w:rPr>
                <w:b/>
                <w:bCs/>
                <w:sz w:val="20"/>
                <w:szCs w:val="20"/>
              </w:rPr>
              <w:t>ВАЗ 21074</w:t>
            </w:r>
          </w:p>
        </w:tc>
        <w:tc>
          <w:tcPr>
            <w:tcW w:w="1080" w:type="dxa"/>
            <w:vMerge w:val="restart"/>
          </w:tcPr>
          <w:p w:rsidR="00345BF6" w:rsidRPr="00943116" w:rsidRDefault="00345BF6" w:rsidP="00DD5E5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943116">
              <w:rPr>
                <w:b/>
                <w:bCs/>
                <w:sz w:val="20"/>
                <w:szCs w:val="20"/>
              </w:rPr>
              <w:t>385,3</w:t>
            </w:r>
          </w:p>
        </w:tc>
      </w:tr>
      <w:tr w:rsidR="00345BF6" w:rsidRPr="00943116">
        <w:trPr>
          <w:trHeight w:val="591"/>
        </w:trPr>
        <w:tc>
          <w:tcPr>
            <w:tcW w:w="540" w:type="dxa"/>
            <w:vMerge/>
          </w:tcPr>
          <w:p w:rsidR="00345BF6" w:rsidRPr="00943116" w:rsidRDefault="00345BF6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vMerge/>
          </w:tcPr>
          <w:p w:rsidR="00345BF6" w:rsidRPr="00943116" w:rsidRDefault="00345BF6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96" w:type="dxa"/>
          </w:tcPr>
          <w:p w:rsidR="00345BF6" w:rsidRPr="00943116" w:rsidRDefault="00345BF6" w:rsidP="00C05EA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943116">
              <w:rPr>
                <w:b/>
                <w:bCs/>
                <w:sz w:val="20"/>
                <w:szCs w:val="20"/>
              </w:rPr>
              <w:t>2)земельный участок, индивидуальная</w:t>
            </w:r>
          </w:p>
        </w:tc>
        <w:tc>
          <w:tcPr>
            <w:tcW w:w="1040" w:type="dxa"/>
          </w:tcPr>
          <w:p w:rsidR="00345BF6" w:rsidRPr="00943116" w:rsidRDefault="00345BF6" w:rsidP="00C05EA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943116">
              <w:rPr>
                <w:b/>
                <w:bCs/>
                <w:sz w:val="20"/>
                <w:szCs w:val="20"/>
              </w:rPr>
              <w:t>1200,0</w:t>
            </w:r>
          </w:p>
        </w:tc>
        <w:tc>
          <w:tcPr>
            <w:tcW w:w="980" w:type="dxa"/>
          </w:tcPr>
          <w:p w:rsidR="00345BF6" w:rsidRPr="00943116" w:rsidRDefault="00345BF6" w:rsidP="00C05EA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943116">
              <w:rPr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2120" w:type="dxa"/>
            <w:vMerge/>
          </w:tcPr>
          <w:p w:rsidR="00345BF6" w:rsidRPr="00943116" w:rsidRDefault="00345BF6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0" w:type="dxa"/>
            <w:vMerge/>
          </w:tcPr>
          <w:p w:rsidR="00345BF6" w:rsidRPr="00943116" w:rsidRDefault="00345BF6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76" w:type="dxa"/>
            <w:vMerge/>
          </w:tcPr>
          <w:p w:rsidR="00345BF6" w:rsidRPr="00943116" w:rsidRDefault="00345BF6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345BF6" w:rsidRPr="00943116" w:rsidRDefault="00345BF6" w:rsidP="00DD5E5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45BF6" w:rsidRPr="00943116" w:rsidRDefault="00345BF6" w:rsidP="00DD5E5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345BF6" w:rsidRPr="00943116" w:rsidRDefault="00345BF6" w:rsidP="00DD5E5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345BF6" w:rsidRPr="00943116" w:rsidRDefault="00345BF6" w:rsidP="00F6187D">
      <w:pPr>
        <w:rPr>
          <w:sz w:val="20"/>
          <w:szCs w:val="20"/>
        </w:rPr>
      </w:pPr>
    </w:p>
    <w:p w:rsidR="00345BF6" w:rsidRPr="00943116" w:rsidRDefault="00345BF6"/>
    <w:sectPr w:rsidR="00345BF6" w:rsidRPr="00943116" w:rsidSect="002D7D08">
      <w:footerReference w:type="default" r:id="rId7"/>
      <w:pgSz w:w="16838" w:h="11906" w:orient="landscape"/>
      <w:pgMar w:top="719" w:right="1134" w:bottom="18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BF6" w:rsidRDefault="00345BF6">
      <w:r>
        <w:separator/>
      </w:r>
    </w:p>
  </w:endnote>
  <w:endnote w:type="continuationSeparator" w:id="0">
    <w:p w:rsidR="00345BF6" w:rsidRDefault="00345B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BF6" w:rsidRDefault="00345BF6" w:rsidP="00FD7BB2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345BF6" w:rsidRDefault="00345BF6" w:rsidP="00041EF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BF6" w:rsidRDefault="00345BF6">
      <w:r>
        <w:separator/>
      </w:r>
    </w:p>
  </w:footnote>
  <w:footnote w:type="continuationSeparator" w:id="0">
    <w:p w:rsidR="00345BF6" w:rsidRDefault="00345B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96BC0"/>
    <w:multiLevelType w:val="hybridMultilevel"/>
    <w:tmpl w:val="6456C23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2E52D7"/>
    <w:multiLevelType w:val="hybridMultilevel"/>
    <w:tmpl w:val="55146A5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5810ECC"/>
    <w:multiLevelType w:val="hybridMultilevel"/>
    <w:tmpl w:val="B7AE1C0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5F70D72"/>
    <w:multiLevelType w:val="hybridMultilevel"/>
    <w:tmpl w:val="DEF888C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CDE61FD"/>
    <w:multiLevelType w:val="hybridMultilevel"/>
    <w:tmpl w:val="BAA259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96201E"/>
    <w:multiLevelType w:val="hybridMultilevel"/>
    <w:tmpl w:val="1194B7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0026"/>
    <w:rsid w:val="00000A66"/>
    <w:rsid w:val="00041EF9"/>
    <w:rsid w:val="00074F45"/>
    <w:rsid w:val="000D6401"/>
    <w:rsid w:val="000E2A4E"/>
    <w:rsid w:val="001D0026"/>
    <w:rsid w:val="0020381D"/>
    <w:rsid w:val="00204F18"/>
    <w:rsid w:val="00224E23"/>
    <w:rsid w:val="00236C53"/>
    <w:rsid w:val="0028076A"/>
    <w:rsid w:val="002D7D08"/>
    <w:rsid w:val="00313FA9"/>
    <w:rsid w:val="00345BF6"/>
    <w:rsid w:val="003D2860"/>
    <w:rsid w:val="00436695"/>
    <w:rsid w:val="00453C6A"/>
    <w:rsid w:val="00461CCB"/>
    <w:rsid w:val="00467D59"/>
    <w:rsid w:val="004823EC"/>
    <w:rsid w:val="0049717D"/>
    <w:rsid w:val="005454BE"/>
    <w:rsid w:val="00584F43"/>
    <w:rsid w:val="005B28D1"/>
    <w:rsid w:val="005D215F"/>
    <w:rsid w:val="00614E49"/>
    <w:rsid w:val="0062126A"/>
    <w:rsid w:val="006617B7"/>
    <w:rsid w:val="006661B3"/>
    <w:rsid w:val="00681C59"/>
    <w:rsid w:val="0069198B"/>
    <w:rsid w:val="00696602"/>
    <w:rsid w:val="006E5D83"/>
    <w:rsid w:val="00747BAC"/>
    <w:rsid w:val="00772098"/>
    <w:rsid w:val="007867AD"/>
    <w:rsid w:val="0080497F"/>
    <w:rsid w:val="00847100"/>
    <w:rsid w:val="0086624A"/>
    <w:rsid w:val="008A0339"/>
    <w:rsid w:val="008A0C99"/>
    <w:rsid w:val="008B3C6F"/>
    <w:rsid w:val="009060A3"/>
    <w:rsid w:val="00943116"/>
    <w:rsid w:val="00991FE5"/>
    <w:rsid w:val="009B11AD"/>
    <w:rsid w:val="00A011FF"/>
    <w:rsid w:val="00AB03BA"/>
    <w:rsid w:val="00AC2378"/>
    <w:rsid w:val="00AE4D72"/>
    <w:rsid w:val="00AF0816"/>
    <w:rsid w:val="00AF289E"/>
    <w:rsid w:val="00B07E2E"/>
    <w:rsid w:val="00B32315"/>
    <w:rsid w:val="00BD0BCD"/>
    <w:rsid w:val="00BF2F44"/>
    <w:rsid w:val="00C010DE"/>
    <w:rsid w:val="00C05EAB"/>
    <w:rsid w:val="00C34230"/>
    <w:rsid w:val="00C62813"/>
    <w:rsid w:val="00C853C8"/>
    <w:rsid w:val="00CD4CD9"/>
    <w:rsid w:val="00CD58E0"/>
    <w:rsid w:val="00CE633B"/>
    <w:rsid w:val="00D54C24"/>
    <w:rsid w:val="00DD5E59"/>
    <w:rsid w:val="00DE1CD0"/>
    <w:rsid w:val="00DE5210"/>
    <w:rsid w:val="00DF21A3"/>
    <w:rsid w:val="00E34777"/>
    <w:rsid w:val="00E42B45"/>
    <w:rsid w:val="00EA0BE8"/>
    <w:rsid w:val="00EB5C44"/>
    <w:rsid w:val="00ED48FE"/>
    <w:rsid w:val="00EF537C"/>
    <w:rsid w:val="00F21BF6"/>
    <w:rsid w:val="00F26E68"/>
    <w:rsid w:val="00F6187D"/>
    <w:rsid w:val="00F71E0F"/>
    <w:rsid w:val="00FD7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87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6187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6187D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F6187D"/>
  </w:style>
  <w:style w:type="paragraph" w:styleId="ListParagraph">
    <w:name w:val="List Paragraph"/>
    <w:basedOn w:val="Normal"/>
    <w:uiPriority w:val="99"/>
    <w:qFormat/>
    <w:rsid w:val="00F6187D"/>
    <w:pPr>
      <w:ind w:left="720"/>
    </w:pPr>
  </w:style>
  <w:style w:type="paragraph" w:styleId="Header">
    <w:name w:val="header"/>
    <w:basedOn w:val="Normal"/>
    <w:link w:val="HeaderChar"/>
    <w:uiPriority w:val="99"/>
    <w:rsid w:val="00F6187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6187D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231</TotalTime>
  <Pages>1</Pages>
  <Words>169</Words>
  <Characters>969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Любовь</cp:lastModifiedBy>
  <cp:revision>27</cp:revision>
  <dcterms:created xsi:type="dcterms:W3CDTF">2014-03-27T13:23:00Z</dcterms:created>
  <dcterms:modified xsi:type="dcterms:W3CDTF">2016-05-10T10:18:00Z</dcterms:modified>
</cp:coreProperties>
</file>